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E9C0B" w14:textId="23681A82" w:rsidR="00610AB6" w:rsidRPr="00610AB6" w:rsidRDefault="00610AB6" w:rsidP="00610AB6">
      <w:pPr>
        <w:spacing w:before="120" w:line="276" w:lineRule="auto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610AB6">
        <w:rPr>
          <w:rFonts w:asciiTheme="minorHAnsi" w:hAnsiTheme="minorHAnsi" w:cstheme="minorHAnsi"/>
          <w:sz w:val="22"/>
        </w:rPr>
        <w:t>Nr postępowania: S.270.1.</w:t>
      </w:r>
      <w:r w:rsidR="00E44D3F">
        <w:rPr>
          <w:rFonts w:asciiTheme="minorHAnsi" w:hAnsiTheme="minorHAnsi" w:cstheme="minorHAnsi"/>
          <w:sz w:val="22"/>
        </w:rPr>
        <w:t>1</w:t>
      </w:r>
      <w:r w:rsidRPr="00610AB6">
        <w:rPr>
          <w:rFonts w:asciiTheme="minorHAnsi" w:hAnsiTheme="minorHAnsi" w:cstheme="minorHAnsi"/>
          <w:sz w:val="22"/>
        </w:rPr>
        <w:t>.202</w:t>
      </w:r>
      <w:r w:rsidR="00E44D3F">
        <w:rPr>
          <w:rFonts w:asciiTheme="minorHAnsi" w:hAnsiTheme="minorHAnsi" w:cstheme="minorHAnsi"/>
          <w:sz w:val="22"/>
        </w:rPr>
        <w:t>5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="008B2DF9" w:rsidRPr="00610AB6">
        <w:rPr>
          <w:rFonts w:asciiTheme="minorHAnsi" w:hAnsiTheme="minorHAnsi" w:cstheme="minorHAnsi"/>
          <w:i/>
          <w:sz w:val="22"/>
        </w:rPr>
        <w:t xml:space="preserve"> </w:t>
      </w:r>
      <w:r w:rsidRPr="00610AB6">
        <w:rPr>
          <w:rFonts w:asciiTheme="minorHAnsi" w:hAnsiTheme="minorHAnsi" w:cstheme="minorHAnsi"/>
          <w:sz w:val="22"/>
        </w:rPr>
        <w:t>Załącznik nr 3 do SWZ</w:t>
      </w:r>
    </w:p>
    <w:p w14:paraId="35D51FD9" w14:textId="77777777" w:rsidR="00610AB6" w:rsidRDefault="00610AB6" w:rsidP="00610AB6">
      <w:pPr>
        <w:pStyle w:val="Nagwek1"/>
        <w:spacing w:before="120"/>
        <w:rPr>
          <w:rFonts w:ascii="Calibri" w:hAnsi="Calibri"/>
          <w:sz w:val="20"/>
        </w:rPr>
      </w:pPr>
    </w:p>
    <w:p w14:paraId="4C33971B" w14:textId="77777777" w:rsidR="00610AB6" w:rsidRPr="00610AB6" w:rsidRDefault="00610AB6" w:rsidP="00610AB6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610AB6">
        <w:rPr>
          <w:rFonts w:ascii="Calibri" w:hAnsi="Calibri"/>
          <w:color w:val="auto"/>
          <w:sz w:val="20"/>
        </w:rPr>
        <w:t>Dane Wykonawców wspólnie ubiegających się o udzielenie zamówienia:</w:t>
      </w:r>
    </w:p>
    <w:p w14:paraId="7238C763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</w:t>
      </w:r>
      <w:r>
        <w:rPr>
          <w:rFonts w:ascii="Calibri" w:hAnsi="Calibri"/>
          <w:sz w:val="20"/>
        </w:rPr>
        <w:t>.......................................</w:t>
      </w:r>
      <w:r w:rsidRPr="00830812">
        <w:rPr>
          <w:rFonts w:ascii="Calibri" w:hAnsi="Calibri"/>
          <w:sz w:val="20"/>
        </w:rPr>
        <w:t>...............................................................</w:t>
      </w:r>
    </w:p>
    <w:p w14:paraId="07462657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</w:t>
      </w:r>
    </w:p>
    <w:p w14:paraId="2939975F" w14:textId="77777777"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14:paraId="2170E118" w14:textId="77777777"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</w:t>
      </w:r>
      <w:r>
        <w:rPr>
          <w:rFonts w:ascii="Calibri" w:hAnsi="Calibri"/>
          <w:sz w:val="20"/>
        </w:rPr>
        <w:t>…………………………..</w:t>
      </w:r>
      <w:r w:rsidRPr="00830812">
        <w:rPr>
          <w:rFonts w:ascii="Calibri" w:hAnsi="Calibri"/>
          <w:sz w:val="20"/>
        </w:rPr>
        <w:t>...................</w:t>
      </w:r>
    </w:p>
    <w:p w14:paraId="0278176F" w14:textId="77777777"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14:paraId="5427BC43" w14:textId="77777777" w:rsidR="00610AB6" w:rsidRPr="00544D31" w:rsidRDefault="00610AB6" w:rsidP="00610AB6">
      <w:pPr>
        <w:spacing w:before="120" w:line="276" w:lineRule="auto"/>
        <w:rPr>
          <w:rFonts w:ascii="Calibri" w:hAnsi="Calibri"/>
          <w:sz w:val="20"/>
        </w:rPr>
      </w:pPr>
      <w:r w:rsidRPr="00544D31">
        <w:rPr>
          <w:rFonts w:ascii="Calibri" w:hAnsi="Calibri"/>
          <w:sz w:val="20"/>
        </w:rPr>
        <w:t>Regon: ……….....………….. NIP: …………</w:t>
      </w:r>
      <w:r w:rsidR="00544D31">
        <w:rPr>
          <w:rFonts w:ascii="Calibri" w:hAnsi="Calibri"/>
          <w:sz w:val="20"/>
        </w:rPr>
        <w:t>…………</w:t>
      </w:r>
      <w:r w:rsidRPr="00544D31">
        <w:rPr>
          <w:rFonts w:ascii="Calibri" w:hAnsi="Calibri"/>
          <w:sz w:val="20"/>
        </w:rPr>
        <w:t>….……… Adres poczty elektronicznej: …………………</w:t>
      </w:r>
      <w:r w:rsidR="00544D31">
        <w:rPr>
          <w:rFonts w:ascii="Calibri" w:hAnsi="Calibri"/>
          <w:sz w:val="20"/>
        </w:rPr>
        <w:t>………………….</w:t>
      </w:r>
      <w:r w:rsidRPr="00544D31">
        <w:rPr>
          <w:rFonts w:ascii="Calibri" w:hAnsi="Calibri"/>
          <w:sz w:val="20"/>
        </w:rPr>
        <w:t>.…………….</w:t>
      </w:r>
    </w:p>
    <w:p w14:paraId="136E465D" w14:textId="77777777" w:rsidR="00610AB6" w:rsidRPr="00830812" w:rsidRDefault="00610AB6" w:rsidP="00610AB6">
      <w:pPr>
        <w:spacing w:before="120" w:line="276" w:lineRule="auto"/>
        <w:rPr>
          <w:rFonts w:ascii="Calibri" w:hAnsi="Calibri"/>
        </w:rPr>
      </w:pPr>
    </w:p>
    <w:p w14:paraId="088E171C" w14:textId="77777777" w:rsidR="00610AB6" w:rsidRPr="00830812" w:rsidRDefault="00610AB6" w:rsidP="00610AB6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14:paraId="4E193EEC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</w:p>
    <w:p w14:paraId="398FD4F4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OŚWIADCZENIE</w:t>
      </w:r>
    </w:p>
    <w:p w14:paraId="5DE959B9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KTÓRE ROBOTY BUDOWLANE, DOSTAWY LUB USŁUGI WYKONAJĄ POSZCZEGÓLNI WYKONAWCY</w:t>
      </w:r>
    </w:p>
    <w:p w14:paraId="5C23FA2D" w14:textId="77777777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</w:rPr>
      </w:pPr>
      <w:r w:rsidRPr="00830812">
        <w:rPr>
          <w:rFonts w:ascii="Calibri" w:hAnsi="Calibri" w:cs="Calibri"/>
        </w:rPr>
        <w:t>składane na podstawie art. 117 ust. 4 ustawy Prawo zamówień publicznych</w:t>
      </w:r>
      <w:r>
        <w:rPr>
          <w:rFonts w:ascii="Calibri" w:hAnsi="Calibri" w:cs="Calibri"/>
        </w:rPr>
        <w:t xml:space="preserve"> </w:t>
      </w:r>
    </w:p>
    <w:p w14:paraId="6B4186BB" w14:textId="231A1DC5" w:rsidR="00610AB6" w:rsidRPr="00830812" w:rsidRDefault="00610AB6" w:rsidP="00610AB6">
      <w:pPr>
        <w:spacing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(Dz.U. z 202</w:t>
      </w:r>
      <w:r w:rsidR="00D1653D">
        <w:rPr>
          <w:rFonts w:ascii="Calibri" w:hAnsi="Calibri" w:cs="Calibri"/>
        </w:rPr>
        <w:t>4</w:t>
      </w:r>
      <w:r w:rsidRPr="00830812">
        <w:rPr>
          <w:rFonts w:ascii="Calibri" w:hAnsi="Calibri" w:cs="Calibri"/>
        </w:rPr>
        <w:t xml:space="preserve"> r., poz. </w:t>
      </w:r>
      <w:r>
        <w:rPr>
          <w:rFonts w:ascii="Calibri" w:hAnsi="Calibri" w:cs="Calibri"/>
        </w:rPr>
        <w:t>1</w:t>
      </w:r>
      <w:r w:rsidR="00D1653D">
        <w:rPr>
          <w:rFonts w:ascii="Calibri" w:hAnsi="Calibri" w:cs="Calibri"/>
        </w:rPr>
        <w:t>320</w:t>
      </w:r>
      <w:r w:rsidRPr="00830812">
        <w:rPr>
          <w:rFonts w:ascii="Calibri" w:hAnsi="Calibri" w:cs="Calibri"/>
        </w:rPr>
        <w:t xml:space="preserve"> ze zm. - ustawa </w:t>
      </w:r>
      <w:proofErr w:type="spellStart"/>
      <w:r w:rsidRPr="00830812">
        <w:rPr>
          <w:rFonts w:ascii="Calibri" w:hAnsi="Calibri" w:cs="Calibri"/>
        </w:rPr>
        <w:t>Pzp</w:t>
      </w:r>
      <w:proofErr w:type="spellEnd"/>
      <w:r w:rsidRPr="00830812">
        <w:rPr>
          <w:rFonts w:ascii="Calibri" w:hAnsi="Calibri" w:cs="Calibri"/>
        </w:rPr>
        <w:t>)</w:t>
      </w:r>
    </w:p>
    <w:p w14:paraId="4BDAB3D6" w14:textId="77777777" w:rsidR="00610AB6" w:rsidRPr="00830812" w:rsidRDefault="00610AB6" w:rsidP="00610AB6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 w:cs="Calibri"/>
        </w:rPr>
        <w:t xml:space="preserve">w postępowaniu prowadzonym w </w:t>
      </w:r>
      <w:r w:rsidRPr="00B63824">
        <w:rPr>
          <w:rFonts w:ascii="Calibri" w:hAnsi="Calibri" w:cs="Calibri"/>
        </w:rPr>
        <w:t>trybie podstawowym - bez negocjacji,</w:t>
      </w:r>
      <w:r w:rsidRPr="00830812">
        <w:rPr>
          <w:rFonts w:ascii="Calibri" w:hAnsi="Calibri" w:cs="Calibri"/>
        </w:rPr>
        <w:t xml:space="preserve"> o którym mowa w art. 275 pkt 1 ustawy </w:t>
      </w:r>
      <w:proofErr w:type="spellStart"/>
      <w:r w:rsidRPr="00830812">
        <w:rPr>
          <w:rFonts w:ascii="Calibri" w:hAnsi="Calibri" w:cs="Calibri"/>
        </w:rPr>
        <w:t>Pzp</w:t>
      </w:r>
      <w:proofErr w:type="spellEnd"/>
      <w:r w:rsidRPr="00830812">
        <w:rPr>
          <w:rFonts w:ascii="Calibri" w:hAnsi="Calibri" w:cs="Calibri"/>
        </w:rPr>
        <w:t xml:space="preserve">, na </w:t>
      </w:r>
      <w:r w:rsidRPr="00830812">
        <w:rPr>
          <w:rFonts w:ascii="Calibri" w:hAnsi="Calibri"/>
          <w:lang w:eastAsia="en-US"/>
        </w:rPr>
        <w:t>potrzeby postępowania o udzielenie zamówienia publicznego pn.</w:t>
      </w:r>
    </w:p>
    <w:p w14:paraId="2031F4FB" w14:textId="3442A56B" w:rsidR="00610AB6" w:rsidRDefault="00D1653D" w:rsidP="00610AB6">
      <w:pPr>
        <w:spacing w:line="276" w:lineRule="auto"/>
        <w:jc w:val="both"/>
        <w:rPr>
          <w:rFonts w:ascii="Calibri" w:hAnsi="Calibri" w:cs="Calibri"/>
          <w:b/>
        </w:rPr>
      </w:pPr>
      <w:r w:rsidRPr="00D1653D">
        <w:rPr>
          <w:rFonts w:ascii="Calibri" w:hAnsi="Calibri" w:cs="Calibri"/>
          <w:b/>
        </w:rPr>
        <w:t>„</w:t>
      </w:r>
      <w:r w:rsidR="00E44D3F" w:rsidRPr="00E44D3F">
        <w:rPr>
          <w:rFonts w:ascii="Calibri" w:hAnsi="Calibri" w:cs="Calibri"/>
          <w:b/>
        </w:rPr>
        <w:t>Budowa wiaty służącej celom gospodarki leśnej wraz z infrastrukturą towarzyszącą</w:t>
      </w:r>
      <w:r w:rsidRPr="00D1653D">
        <w:rPr>
          <w:rFonts w:ascii="Calibri" w:hAnsi="Calibri" w:cs="Calibri"/>
          <w:b/>
        </w:rPr>
        <w:t>”</w:t>
      </w:r>
      <w:r w:rsidR="00610AB6" w:rsidRPr="005F0578">
        <w:rPr>
          <w:rFonts w:ascii="Calibri" w:hAnsi="Calibri" w:cs="Calibri"/>
          <w:b/>
        </w:rPr>
        <w:t xml:space="preserve"> </w:t>
      </w:r>
    </w:p>
    <w:p w14:paraId="37900BAA" w14:textId="77777777" w:rsidR="00610AB6" w:rsidRPr="00830812" w:rsidRDefault="00610AB6" w:rsidP="00610AB6">
      <w:pPr>
        <w:spacing w:line="276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 xml:space="preserve">prowadzonego przez </w:t>
      </w:r>
      <w:r w:rsidRPr="00830812">
        <w:rPr>
          <w:rFonts w:ascii="Calibri" w:hAnsi="Calibri"/>
          <w:lang w:eastAsia="ar-SA"/>
        </w:rPr>
        <w:t>Skarb Państwa Państwowe Gospodarstwo Leśne Lasy Państwowe Nadleśnictwo</w:t>
      </w:r>
      <w:r>
        <w:rPr>
          <w:rFonts w:ascii="Calibri" w:hAnsi="Calibri"/>
          <w:lang w:eastAsia="ar-SA"/>
        </w:rPr>
        <w:t xml:space="preserve"> Leżajsk</w:t>
      </w:r>
    </w:p>
    <w:p w14:paraId="2C1C415D" w14:textId="77777777" w:rsidR="00610AB6" w:rsidRPr="00830812" w:rsidRDefault="00610AB6" w:rsidP="00610AB6">
      <w:pPr>
        <w:pStyle w:val="Default"/>
        <w:spacing w:line="276" w:lineRule="auto"/>
        <w:jc w:val="both"/>
        <w:rPr>
          <w:rFonts w:ascii="Calibri" w:hAnsi="Calibri"/>
          <w:color w:val="auto"/>
          <w:sz w:val="20"/>
          <w:szCs w:val="20"/>
          <w:lang w:eastAsia="en-US"/>
        </w:rPr>
      </w:pPr>
    </w:p>
    <w:p w14:paraId="530466FF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</w:p>
    <w:p w14:paraId="6AF03926" w14:textId="77777777" w:rsidR="00610AB6" w:rsidRPr="00830812" w:rsidRDefault="00610AB6" w:rsidP="00610AB6">
      <w:pPr>
        <w:spacing w:before="120" w:line="276" w:lineRule="auto"/>
        <w:jc w:val="both"/>
        <w:rPr>
          <w:rFonts w:ascii="Calibri" w:hAnsi="Calibri" w:cs="Calibri"/>
          <w:b/>
        </w:rPr>
      </w:pPr>
      <w:r w:rsidRPr="00830812">
        <w:rPr>
          <w:rFonts w:ascii="Calibri" w:hAnsi="Calibri" w:cs="Calibri"/>
          <w:b/>
        </w:rPr>
        <w:t>Uczestnicząc w postępowaniu i mając świadomość, że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 składamy niniejsze oświadczenie.</w:t>
      </w:r>
    </w:p>
    <w:p w14:paraId="1CCD51F4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</w:p>
    <w:p w14:paraId="0BCDCDE4" w14:textId="77777777" w:rsidR="00610AB6" w:rsidRPr="00830812" w:rsidRDefault="00610AB6" w:rsidP="00610AB6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</w:t>
      </w:r>
      <w:r>
        <w:rPr>
          <w:rFonts w:ascii="Calibri" w:hAnsi="Calibri"/>
          <w:lang w:eastAsia="en-US"/>
        </w:rPr>
        <w:t>4</w:t>
      </w:r>
      <w:r w:rsidRPr="00830812">
        <w:rPr>
          <w:rFonts w:ascii="Calibri" w:hAnsi="Calibri"/>
          <w:lang w:eastAsia="en-US"/>
        </w:rPr>
        <w:t xml:space="preserve"> pkt 1) SWZ – </w:t>
      </w:r>
      <w:r w:rsidRPr="00830812">
        <w:rPr>
          <w:rFonts w:ascii="Calibri" w:hAnsi="Calibri"/>
          <w:b/>
          <w:lang w:eastAsia="en-US"/>
        </w:rPr>
        <w:t>DOŚWIADCZENIE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14:paraId="71606BE8" w14:textId="77777777" w:rsidR="00610AB6" w:rsidRPr="00830812" w:rsidRDefault="00610AB6" w:rsidP="00610AB6">
      <w:pPr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</w:t>
      </w:r>
    </w:p>
    <w:p w14:paraId="1B189972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19C36F20" w14:textId="77777777" w:rsidR="00610AB6" w:rsidRPr="00830812" w:rsidRDefault="00610AB6" w:rsidP="003D7A91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lastRenderedPageBreak/>
        <w:t>Wykonawca ten zrealizuje roboty budowlane do realizacji, których te zdolności są wymagane, tj.:</w:t>
      </w:r>
      <w:r w:rsidR="003D7A91">
        <w:rPr>
          <w:rFonts w:ascii="Calibri" w:hAnsi="Calibri"/>
          <w:lang w:eastAsia="en-US"/>
        </w:rPr>
        <w:t xml:space="preserve"> </w:t>
      </w:r>
      <w:r w:rsidRPr="00830812">
        <w:rPr>
          <w:rFonts w:ascii="Calibri" w:hAnsi="Calibri"/>
          <w:lang w:eastAsia="en-US"/>
        </w:rPr>
        <w:t>…………………………..…………………………………………………………………………………………………………………</w:t>
      </w:r>
    </w:p>
    <w:p w14:paraId="798AE7C0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60E9BBBE" w14:textId="77777777" w:rsidR="00610AB6" w:rsidRPr="00830812" w:rsidRDefault="00610AB6" w:rsidP="00610AB6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b/>
          <w:lang w:eastAsia="en-US"/>
        </w:rPr>
        <w:t xml:space="preserve">*Oświadczamy, że </w:t>
      </w:r>
      <w:r w:rsidRPr="00830812">
        <w:rPr>
          <w:rFonts w:ascii="Calibri" w:hAnsi="Calibri"/>
          <w:lang w:eastAsia="en-US"/>
        </w:rPr>
        <w:t xml:space="preserve">warunek określony w rozdziale 5 ust. </w:t>
      </w:r>
      <w:r>
        <w:rPr>
          <w:rFonts w:ascii="Calibri" w:hAnsi="Calibri"/>
          <w:lang w:eastAsia="en-US"/>
        </w:rPr>
        <w:t>4</w:t>
      </w:r>
      <w:r w:rsidRPr="00830812">
        <w:rPr>
          <w:rFonts w:ascii="Calibri" w:hAnsi="Calibri"/>
          <w:lang w:eastAsia="en-US"/>
        </w:rPr>
        <w:t xml:space="preserve"> pkt 2) SWZ - </w:t>
      </w:r>
      <w:r w:rsidRPr="00830812">
        <w:rPr>
          <w:rFonts w:ascii="Calibri" w:hAnsi="Calibri"/>
          <w:b/>
          <w:lang w:eastAsia="en-US"/>
        </w:rPr>
        <w:t>OSOBY SKIEROWANE DO REALIZACJI ZAMÓWIENIA</w:t>
      </w:r>
      <w:r w:rsidRPr="00830812">
        <w:rPr>
          <w:rFonts w:ascii="Calibri" w:hAnsi="Calibri"/>
          <w:lang w:eastAsia="en-US"/>
        </w:rPr>
        <w:t xml:space="preserve"> – spełnia następujący spośród Wykonawców wspólnie ubiegających się o udzielenie zamówienia:</w:t>
      </w:r>
    </w:p>
    <w:p w14:paraId="01D43FC5" w14:textId="77777777" w:rsidR="00610AB6" w:rsidRPr="00830812" w:rsidRDefault="00610AB6" w:rsidP="00610AB6">
      <w:pPr>
        <w:spacing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………………………………..…………………………………………………………………………………………………………………</w:t>
      </w:r>
    </w:p>
    <w:p w14:paraId="469F1094" w14:textId="77777777" w:rsidR="00610AB6" w:rsidRPr="00830812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5F4BD775" w14:textId="77777777" w:rsidR="00610AB6" w:rsidRPr="00830812" w:rsidRDefault="00610AB6" w:rsidP="003D7A91">
      <w:pPr>
        <w:spacing w:before="120" w:line="360" w:lineRule="auto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Wykonawca ten zrealizuje roboty budowlane do realizacji, których te zdolności są wymagane, tj.:</w:t>
      </w:r>
      <w:r w:rsidR="003D7A91">
        <w:rPr>
          <w:rFonts w:ascii="Calibri" w:hAnsi="Calibri"/>
          <w:lang w:eastAsia="en-US"/>
        </w:rPr>
        <w:t xml:space="preserve"> </w:t>
      </w:r>
      <w:r w:rsidRPr="00830812">
        <w:rPr>
          <w:rFonts w:ascii="Calibri" w:hAnsi="Calibri"/>
          <w:lang w:eastAsia="en-US"/>
        </w:rPr>
        <w:t>…………………………..…………………………………………………………………………………………………………………</w:t>
      </w:r>
    </w:p>
    <w:p w14:paraId="7B957E3D" w14:textId="6AF04B28" w:rsidR="00610AB6" w:rsidRDefault="00610AB6" w:rsidP="00610AB6">
      <w:pPr>
        <w:spacing w:line="360" w:lineRule="auto"/>
        <w:ind w:left="567" w:hanging="567"/>
        <w:jc w:val="both"/>
        <w:rPr>
          <w:rFonts w:ascii="Calibri" w:hAnsi="Calibri"/>
          <w:lang w:eastAsia="en-US"/>
        </w:rPr>
      </w:pPr>
      <w:r w:rsidRPr="00830812">
        <w:rPr>
          <w:rFonts w:ascii="Calibri" w:hAnsi="Calibri"/>
          <w:lang w:eastAsia="en-US"/>
        </w:rPr>
        <w:t>………………………………………………………………………………………………...…………………...........…………………</w:t>
      </w:r>
    </w:p>
    <w:p w14:paraId="6DE4F7C0" w14:textId="77777777" w:rsidR="00610AB6" w:rsidRPr="00830812" w:rsidRDefault="00610AB6" w:rsidP="00610AB6">
      <w:pPr>
        <w:spacing w:line="276" w:lineRule="auto"/>
        <w:jc w:val="both"/>
        <w:rPr>
          <w:rFonts w:ascii="Calibri" w:hAnsi="Calibri"/>
          <w:lang w:eastAsia="en-US"/>
        </w:rPr>
      </w:pPr>
    </w:p>
    <w:p w14:paraId="040162C3" w14:textId="77777777" w:rsidR="00610AB6" w:rsidRPr="00830812" w:rsidRDefault="00610AB6" w:rsidP="00610AB6">
      <w:pPr>
        <w:shd w:val="clear" w:color="auto" w:fill="BFBFBF"/>
        <w:rPr>
          <w:rFonts w:ascii="Calibri" w:hAnsi="Calibri"/>
          <w:b/>
          <w:lang w:eastAsia="en-US"/>
        </w:rPr>
      </w:pPr>
      <w:r w:rsidRPr="00830812">
        <w:rPr>
          <w:rFonts w:ascii="Calibri" w:hAnsi="Calibri"/>
          <w:b/>
          <w:lang w:eastAsia="en-US"/>
        </w:rPr>
        <w:t>OŚWIADCZENIE DOTYCZĄCE PODANYCH INFORMACJI</w:t>
      </w:r>
    </w:p>
    <w:p w14:paraId="4436766E" w14:textId="77777777" w:rsidR="00610AB6" w:rsidRPr="00830812" w:rsidRDefault="00610AB6" w:rsidP="00610AB6">
      <w:pPr>
        <w:spacing w:before="120" w:line="276" w:lineRule="auto"/>
        <w:jc w:val="both"/>
        <w:rPr>
          <w:rFonts w:ascii="Calibri" w:hAnsi="Calibri" w:cs="Calibri"/>
        </w:rPr>
      </w:pPr>
      <w:r w:rsidRPr="00830812">
        <w:rPr>
          <w:rFonts w:ascii="Calibri" w:hAnsi="Calibri" w:cs="Calibri"/>
          <w:b/>
        </w:rPr>
        <w:t>Oświadczamy, że</w:t>
      </w:r>
      <w:r w:rsidRPr="00830812">
        <w:rPr>
          <w:rFonts w:ascii="Calibri" w:hAnsi="Calibri" w:cs="Calibri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786A3E83" w14:textId="77777777" w:rsidR="00610AB6" w:rsidRPr="00830812" w:rsidRDefault="00610AB6" w:rsidP="00610AB6">
      <w:pPr>
        <w:spacing w:line="276" w:lineRule="auto"/>
        <w:ind w:left="284" w:hanging="284"/>
        <w:jc w:val="both"/>
        <w:rPr>
          <w:rFonts w:ascii="Calibri" w:hAnsi="Calibri" w:cs="Calibri"/>
        </w:rPr>
      </w:pPr>
    </w:p>
    <w:p w14:paraId="1EED1EA7" w14:textId="77777777" w:rsidR="00610AB6" w:rsidRPr="00830812" w:rsidRDefault="00610AB6" w:rsidP="00610AB6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>
        <w:rPr>
          <w:rFonts w:ascii="Calibri" w:hAnsi="Calibri" w:cs="Calibri"/>
        </w:rPr>
        <w:t>Miejscowość ……</w:t>
      </w:r>
      <w:r w:rsidRPr="00830812">
        <w:rPr>
          <w:rFonts w:ascii="Calibri" w:hAnsi="Calibri" w:cs="Calibri"/>
        </w:rPr>
        <w:t>…………… data …………………………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30812">
        <w:rPr>
          <w:rFonts w:ascii="Calibri" w:hAnsi="Calibri"/>
          <w:sz w:val="18"/>
          <w:szCs w:val="18"/>
        </w:rPr>
        <w:t>--------------------------------------------</w:t>
      </w:r>
    </w:p>
    <w:p w14:paraId="09BDB846" w14:textId="77777777" w:rsidR="00610AB6" w:rsidRDefault="00610AB6" w:rsidP="00610AB6">
      <w:pPr>
        <w:spacing w:before="120"/>
        <w:ind w:left="5664"/>
        <w:jc w:val="both"/>
        <w:rPr>
          <w:rFonts w:ascii="Calibri" w:hAnsi="Calibri"/>
          <w:i/>
          <w:sz w:val="18"/>
          <w:szCs w:val="18"/>
        </w:rPr>
      </w:pPr>
      <w:r w:rsidRPr="008C120A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14:paraId="4E531378" w14:textId="77777777" w:rsidR="00610AB6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14:paraId="641ECBB7" w14:textId="77777777" w:rsidR="00610AB6" w:rsidRPr="00830812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0C7A259E" w14:textId="77777777" w:rsidR="00610AB6" w:rsidRPr="00830812" w:rsidRDefault="00610AB6" w:rsidP="00610AB6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/>
          <w:i/>
          <w:sz w:val="18"/>
          <w:szCs w:val="18"/>
        </w:rPr>
        <w:t>*niepotrzebne skreślić</w:t>
      </w:r>
    </w:p>
    <w:p w14:paraId="4501D4B9" w14:textId="77777777" w:rsidR="00610AB6" w:rsidRPr="00830812" w:rsidRDefault="00610AB6" w:rsidP="00610AB6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830812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830812">
        <w:rPr>
          <w:rFonts w:ascii="Calibri" w:hAnsi="Calibri"/>
          <w:i/>
          <w:sz w:val="18"/>
          <w:szCs w:val="18"/>
        </w:rPr>
        <w:t>podpisać osoba (osoby) uprawniona do reprezentacji Wykonawców wspólnie ubiegających się o udzielenie zamówienia - Wymogi odnoszące się do formy niniejszego oświadczenia, w szczególności wymogi co do jego podpisania i złożenia, zostały szczegółowo opisane w SWZ.</w:t>
      </w:r>
    </w:p>
    <w:p w14:paraId="724A8B21" w14:textId="77777777" w:rsidR="008B2DF9" w:rsidRDefault="008B2DF9" w:rsidP="008A75FE">
      <w:pPr>
        <w:spacing w:before="240" w:after="240"/>
        <w:rPr>
          <w:rFonts w:ascii="Arial" w:hAnsi="Arial" w:cs="Arial"/>
          <w:i/>
        </w:rPr>
      </w:pPr>
      <w:r w:rsidRPr="008B2DF9">
        <w:rPr>
          <w:rFonts w:ascii="Arial" w:hAnsi="Arial" w:cs="Arial"/>
          <w:i/>
        </w:rPr>
        <w:t xml:space="preserve">                                                           </w:t>
      </w:r>
      <w:r w:rsidR="007331EB">
        <w:rPr>
          <w:rFonts w:ascii="Arial" w:hAnsi="Arial" w:cs="Arial"/>
          <w:i/>
        </w:rPr>
        <w:t xml:space="preserve">                               </w:t>
      </w:r>
    </w:p>
    <w:sectPr w:rsidR="008B2DF9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94B4C29" w16cex:dateUtc="2024-07-16T20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81BDB" w14:textId="77777777" w:rsidR="00C25D16" w:rsidRDefault="00C25D16">
      <w:r>
        <w:separator/>
      </w:r>
    </w:p>
  </w:endnote>
  <w:endnote w:type="continuationSeparator" w:id="0">
    <w:p w14:paraId="5835CE09" w14:textId="77777777" w:rsidR="00C25D16" w:rsidRDefault="00C25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B939A" w14:textId="395E3113" w:rsidR="00CD71EB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D1653D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3FDE69" w14:textId="77777777" w:rsidR="00CD71EB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 wp14:anchorId="69D0A186" wp14:editId="03D1808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 wp14:anchorId="173B7AC8" wp14:editId="5FE1FAAF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445FDF" w14:textId="77777777" w:rsidR="00CD71EB" w:rsidRDefault="00CD71EB" w:rsidP="00363401"/>
  <w:p w14:paraId="7F1EE66B" w14:textId="77777777" w:rsidR="00CD71EB" w:rsidRDefault="00DF557B" w:rsidP="007C4B8F">
    <w:pPr>
      <w:tabs>
        <w:tab w:val="left" w:pos="1605"/>
      </w:tabs>
    </w:pPr>
    <w:r>
      <w:tab/>
    </w:r>
  </w:p>
  <w:p w14:paraId="5F7A931A" w14:textId="77777777" w:rsidR="00CD71EB" w:rsidRDefault="00CD71EB" w:rsidP="00363401"/>
  <w:p w14:paraId="7C6A2C93" w14:textId="77777777" w:rsidR="00CD71EB" w:rsidRDefault="00CD71EB" w:rsidP="00363401"/>
  <w:p w14:paraId="103D0555" w14:textId="77777777" w:rsidR="00CD71EB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5AF5F8" wp14:editId="6B9B2899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14:paraId="10024029" w14:textId="77777777" w:rsidR="00CD71EB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A715903" wp14:editId="2970A36E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C01762" w14:textId="77777777" w:rsidR="00CD71EB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71590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14:paraId="4FC01762" w14:textId="77777777" w:rsidR="00CD71EB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14:paraId="416413CD" w14:textId="77777777" w:rsidR="00CD71EB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14:paraId="37586E13" w14:textId="77777777" w:rsidR="00CD71EB" w:rsidRPr="00E8243E" w:rsidRDefault="00CD71EB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14:paraId="56839722" w14:textId="77777777" w:rsidR="00CD71EB" w:rsidRPr="00363401" w:rsidRDefault="00CD71EB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BB907" w14:textId="77777777" w:rsidR="00C25D16" w:rsidRDefault="00C25D16">
      <w:r>
        <w:separator/>
      </w:r>
    </w:p>
  </w:footnote>
  <w:footnote w:type="continuationSeparator" w:id="0">
    <w:p w14:paraId="6DE6A00C" w14:textId="77777777" w:rsidR="00C25D16" w:rsidRDefault="00C25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42D22" w14:textId="77777777" w:rsidR="00CD71EB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 wp14:anchorId="582057A9" wp14:editId="6BCFD019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E6F49E4" wp14:editId="2E727E94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A768B" w14:textId="77777777" w:rsidR="00CD71EB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14:paraId="1AE2AC8F" w14:textId="77777777" w:rsidR="00CD71EB" w:rsidRPr="0011244B" w:rsidRDefault="00CD71EB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6F49E4"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14:paraId="613A768B" w14:textId="77777777" w:rsidR="00CD71EB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14:paraId="1AE2AC8F" w14:textId="77777777" w:rsidR="00CD71EB" w:rsidRPr="0011244B" w:rsidRDefault="00CD71EB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796EC9EE" wp14:editId="2A45AB52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14:paraId="7AC4565A" w14:textId="77777777" w:rsidR="00CD71EB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14:paraId="5931B534" w14:textId="77777777"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14:paraId="63016521" w14:textId="4E1DB354"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14:paraId="479189A4" w14:textId="71478C67" w:rsidR="000809F2" w:rsidRDefault="00D1653D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D09CE8" wp14:editId="3BB569DA">
              <wp:simplePos x="0" y="0"/>
              <wp:positionH relativeFrom="margin">
                <wp:align>left</wp:align>
              </wp:positionH>
              <wp:positionV relativeFrom="page">
                <wp:posOffset>712470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7BBDF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56.1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JRBZf/eAAAACAEAAA8AAAAAAAAAAAAA&#10;AAAAjQQAAGRycy9kb3ducmV2LnhtbFBLBQYAAAAABAAEAPMAAACYBQAAAAA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0809F2">
      <w:t xml:space="preserve">                     </w:t>
    </w:r>
  </w:p>
  <w:p w14:paraId="355A2C93" w14:textId="0C4940CC" w:rsidR="00CD71EB" w:rsidRPr="00A130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134DA"/>
    <w:rsid w:val="00197534"/>
    <w:rsid w:val="001A7FA0"/>
    <w:rsid w:val="00215A69"/>
    <w:rsid w:val="00262A71"/>
    <w:rsid w:val="002766D2"/>
    <w:rsid w:val="002F3C1C"/>
    <w:rsid w:val="002F7BE1"/>
    <w:rsid w:val="00311589"/>
    <w:rsid w:val="003A61AC"/>
    <w:rsid w:val="003D30DA"/>
    <w:rsid w:val="003D7A91"/>
    <w:rsid w:val="00425B4D"/>
    <w:rsid w:val="004378D6"/>
    <w:rsid w:val="00480384"/>
    <w:rsid w:val="004A45E6"/>
    <w:rsid w:val="00502F81"/>
    <w:rsid w:val="00544D31"/>
    <w:rsid w:val="005A061B"/>
    <w:rsid w:val="00610AB6"/>
    <w:rsid w:val="00635404"/>
    <w:rsid w:val="0067248C"/>
    <w:rsid w:val="007331EB"/>
    <w:rsid w:val="007A2C73"/>
    <w:rsid w:val="00880ECA"/>
    <w:rsid w:val="008B2DF9"/>
    <w:rsid w:val="0090624F"/>
    <w:rsid w:val="00B82F6B"/>
    <w:rsid w:val="00BC65E6"/>
    <w:rsid w:val="00C1328B"/>
    <w:rsid w:val="00C25D16"/>
    <w:rsid w:val="00C41ED1"/>
    <w:rsid w:val="00CC43B8"/>
    <w:rsid w:val="00CD71EB"/>
    <w:rsid w:val="00D068CC"/>
    <w:rsid w:val="00D1653D"/>
    <w:rsid w:val="00D20FBD"/>
    <w:rsid w:val="00DF557B"/>
    <w:rsid w:val="00E00068"/>
    <w:rsid w:val="00E32C45"/>
    <w:rsid w:val="00E44D3F"/>
    <w:rsid w:val="00E82EC2"/>
    <w:rsid w:val="00E9740F"/>
    <w:rsid w:val="00F10ED3"/>
    <w:rsid w:val="00F661B6"/>
    <w:rsid w:val="00F923FC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28AF77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Default">
    <w:name w:val="Default"/>
    <w:rsid w:val="00610AB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0AB6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0AB6"/>
    <w:rPr>
      <w:rFonts w:eastAsia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F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02F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02F81"/>
    <w:rPr>
      <w:rFonts w:eastAsia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F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F81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BA0AE-2F87-4D2E-8CCA-EA5341BC4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2</Pages>
  <Words>542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2025-02-03T07:05:00Z</dcterms:created>
  <dcterms:modified xsi:type="dcterms:W3CDTF">2025-02-03T07:05:00Z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